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969"/>
        <w:gridCol w:w="3292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170918" w:rsidTr="007D051D">
        <w:trPr>
          <w:trHeight w:val="768"/>
        </w:trPr>
        <w:tc>
          <w:tcPr>
            <w:tcW w:w="1431" w:type="dxa"/>
            <w:vAlign w:val="center"/>
          </w:tcPr>
          <w:p w:rsidR="00170918" w:rsidRDefault="00170918" w:rsidP="007D051D">
            <w:pPr>
              <w:spacing w:after="0" w:line="240" w:lineRule="auto"/>
              <w:ind w:right="29"/>
              <w:jc w:val="center"/>
            </w:pPr>
            <w:r w:rsidRPr="007D051D">
              <w:rPr>
                <w:rFonts w:ascii="Arial" w:hAnsi="Arial" w:cs="Arial"/>
                <w:sz w:val="13"/>
              </w:rPr>
              <w:t>MATERIA</w:t>
            </w:r>
          </w:p>
        </w:tc>
        <w:tc>
          <w:tcPr>
            <w:tcW w:w="1094" w:type="dxa"/>
            <w:vAlign w:val="center"/>
          </w:tcPr>
          <w:p w:rsidR="00170918" w:rsidRDefault="00170918" w:rsidP="007D051D">
            <w:pPr>
              <w:spacing w:after="0" w:line="240" w:lineRule="auto"/>
              <w:jc w:val="center"/>
            </w:pPr>
            <w:r w:rsidRPr="007D051D">
              <w:rPr>
                <w:rFonts w:ascii="Arial" w:hAnsi="Arial" w:cs="Arial"/>
                <w:sz w:val="13"/>
              </w:rPr>
              <w:t>CODICE DEL VOLUME</w:t>
            </w:r>
          </w:p>
        </w:tc>
        <w:tc>
          <w:tcPr>
            <w:tcW w:w="1969" w:type="dxa"/>
            <w:vAlign w:val="center"/>
          </w:tcPr>
          <w:p w:rsidR="00170918" w:rsidRDefault="00170918" w:rsidP="007D051D">
            <w:pPr>
              <w:spacing w:after="0" w:line="240" w:lineRule="auto"/>
              <w:ind w:right="3"/>
              <w:jc w:val="center"/>
            </w:pPr>
            <w:r w:rsidRPr="007D051D">
              <w:rPr>
                <w:rFonts w:ascii="Arial" w:hAnsi="Arial" w:cs="Arial"/>
                <w:sz w:val="13"/>
              </w:rPr>
              <w:t>AUTORE</w:t>
            </w:r>
          </w:p>
        </w:tc>
        <w:tc>
          <w:tcPr>
            <w:tcW w:w="3292" w:type="dxa"/>
            <w:vAlign w:val="center"/>
          </w:tcPr>
          <w:p w:rsidR="00170918" w:rsidRDefault="00170918" w:rsidP="007D051D">
            <w:pPr>
              <w:spacing w:after="0" w:line="240" w:lineRule="auto"/>
              <w:ind w:left="7"/>
              <w:jc w:val="center"/>
            </w:pPr>
            <w:r w:rsidRPr="007D051D">
              <w:rPr>
                <w:rFonts w:ascii="Arial" w:hAnsi="Arial" w:cs="Arial"/>
                <w:sz w:val="13"/>
              </w:rPr>
              <w:t>TITOLO DELL'OPERA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55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130" o:spid="_x0000_s1097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">
                  <v:rect id="Rectangle 60" o:spid="_x0000_s1098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GPcAA&#10;AADbAAAADwAAAGRycy9kb3ducmV2LnhtbERPy4rCMBTdD/gP4QruxtRBVKpRRBjqZgSfuLw2tw9s&#10;bmoTtfP3ZiG4PJz3bNGaSjyocaVlBYN+BII4tbrkXMFh//s9AeE8ssbKMin4JweLeedrhrG2T97S&#10;Y+dzEULYxaig8L6OpXRpQQZd39bEgctsY9AH2ORSN/gM4aaSP1E0kgZLDg0F1rQqKL3u7kbBcbC/&#10;nxK3ufA5u42Hfz7ZZHmiVK/bLqcgPLX+I36711rBKKwPX8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QGPcAAAADbAAAADwAAAAAAAAAAAAAAAACYAgAAZHJzL2Rvd25y&#10;ZXYueG1sUEsFBgAAAAAEAAQA9QAAAIUDAAAAAA==&#10;" filled="f" stroked="f">
                    <v:textbox inset="0,0,0,0">
                      <w:txbxContent>
                        <w:p w:rsidR="00170918" w:rsidRDefault="00170918">
                          <w:r>
                            <w:rPr>
                              <w:rFonts w:ascii="Arial" w:hAnsi="Arial" w:cs="Arial"/>
                              <w:sz w:val="13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170918" w:rsidRDefault="00170918" w:rsidP="007D051D">
            <w:pPr>
              <w:spacing w:after="0" w:line="240" w:lineRule="auto"/>
              <w:ind w:left="48"/>
              <w:jc w:val="center"/>
            </w:pPr>
            <w:r w:rsidRPr="007D051D">
              <w:rPr>
                <w:rFonts w:ascii="Arial" w:hAnsi="Arial" w:cs="Arial"/>
                <w:sz w:val="13"/>
              </w:rPr>
              <w:t>EDITORE</w:t>
            </w:r>
          </w:p>
        </w:tc>
        <w:tc>
          <w:tcPr>
            <w:tcW w:w="624" w:type="dxa"/>
            <w:vAlign w:val="center"/>
          </w:tcPr>
          <w:p w:rsidR="00170918" w:rsidRDefault="00170918" w:rsidP="007D051D">
            <w:pPr>
              <w:spacing w:after="0" w:line="240" w:lineRule="auto"/>
              <w:ind w:left="26"/>
              <w:jc w:val="both"/>
            </w:pPr>
            <w:r w:rsidRPr="007D051D">
              <w:rPr>
                <w:rFonts w:ascii="Arial" w:hAnsi="Arial" w:cs="Arial"/>
                <w:sz w:val="13"/>
              </w:rPr>
              <w:t>PREZZO</w:t>
            </w:r>
          </w:p>
        </w:tc>
        <w:tc>
          <w:tcPr>
            <w:tcW w:w="461" w:type="dxa"/>
            <w:vAlign w:val="center"/>
          </w:tcPr>
          <w:p w:rsidR="00170918" w:rsidRDefault="00170918" w:rsidP="007D051D">
            <w:pPr>
              <w:spacing w:after="0" w:line="240" w:lineRule="auto"/>
              <w:ind w:left="53"/>
            </w:pPr>
            <w:r w:rsidRPr="007D051D">
              <w:rPr>
                <w:rFonts w:ascii="Arial" w:hAnsi="Arial" w:cs="Arial"/>
                <w:sz w:val="11"/>
              </w:rPr>
              <w:t>TIPO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58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197" o:spid="_x0000_s1170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">
                  <v:rect id="Rectangle 46" o:spid="_x0000_s1171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nssMA&#10;AADbAAAADwAAAGRycy9kb3ducmV2LnhtbESPT4vCMBTE78J+h/AWvGmqiC7VKMuC1IvC6ioen83r&#10;H2xeahO1fnuzIHgcZuY3zGzRmkrcqHGlZQWDfgSCOLW65FzB327Z+wLhPLLGyjIpeJCDxfyjM8NY&#10;2zv/0m3rcxEg7GJUUHhfx1K6tCCDrm9r4uBltjHog2xyqRu8B7ip5DCKxtJgyWGhwJp+CkrP26tR&#10;sB/srofEbU58zC6T0donmyxPlOp+tt9TEJ5a/w6/2iutYDSG/y/h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RnssMAAADbAAAADwAAAAAAAAAAAAAAAACYAgAAZHJzL2Rv&#10;d25yZXYueG1sUEsFBgAAAAAEAAQA9QAAAIgDAAAAAA==&#10;" filled="f" stroked="f">
                    <v:textbox inset="0,0,0,0">
                      <w:txbxContent>
                        <w:p w:rsidR="00170918" w:rsidRDefault="00170918">
                          <w:r>
                            <w:rPr>
                              <w:rFonts w:ascii="Arial" w:hAnsi="Arial" w:cs="Arial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77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210" o:spid="_x0000_s1243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">
                  <v:rect id="Rectangle 47" o:spid="_x0000_s1244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jCKcUA&#10;AADbAAAADwAAAGRycy9kb3ducmV2LnhtbESPT2vCQBTE7wW/w/KE3pqNJdQSs4oIJb1UUNvi8TX7&#10;8odm36bZNabf3hUEj8PM/IbJVqNpxUC9aywrmEUxCOLC6oYrBZ+Ht6dXEM4ja2wtk4J/crBaTh4y&#10;TLU9846Gva9EgLBLUUHtfZdK6YqaDLrIdsTBK21v0AfZV1L3eA5w08rnOH6RBhsOCzV2tKmp+N2f&#10;jIKv2eH0nbvtDx/Lv3ny4fNtWeVKPU7H9QKEp9Hfw7f2u1aQzOH6JfwA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MIpxQAAANsAAAAPAAAAAAAAAAAAAAAAAJgCAABkcnMv&#10;ZG93bnJldi54bWxQSwUGAAAAAAQABAD1AAAAigMAAAAA&#10;" filled="f" stroked="f">
                    <v:textbox inset="0,0,0,0">
                      <w:txbxContent>
                        <w:p w:rsidR="00170918" w:rsidRDefault="00170918">
                          <w:r>
                            <w:rPr>
                              <w:rFonts w:ascii="Arial" w:hAnsi="Arial" w:cs="Arial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170918" w:rsidRDefault="00170918" w:rsidP="007D051D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233" o:spid="_x0000_s1316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">
                  <v:rect id="Rectangle 48" o:spid="_x0000_s1317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dWW8EA&#10;AADbAAAADwAAAGRycy9kb3ducmV2LnhtbERPy4rCMBTdC/5DuAOzs6kiKtUogyCdzQg+ZnB5bW4f&#10;2Nx0mqj1781CcHk478WqM7W4UesqywqGUQyCOLO64kLB8bAZzEA4j6yxtkwKHuRgtez3Fphoe+cd&#10;3fa+ECGEXYIKSu+bREqXlWTQRbYhDlxuW4M+wLaQusV7CDe1HMXxRBqsODSU2NC6pOyyvxoFv8PD&#10;9S912zOf8v/p+Men27xIlfr86L7mIDx1/i1+ub+1gnEYG76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nVlvBAAAA2wAAAA8AAAAAAAAAAAAAAAAAmAIAAGRycy9kb3du&#10;cmV2LnhtbFBLBQYAAAAABAAEAPUAAACGAwAAAAA=&#10;" filled="f" stroked="f">
                    <v:textbox inset="0,0,0,0">
                      <w:txbxContent>
                        <w:p w:rsidR="00170918" w:rsidRDefault="00170918">
                          <w:r>
                            <w:rPr>
                              <w:rFonts w:ascii="Arial" w:hAnsi="Arial" w:cs="Arial"/>
                              <w:sz w:val="13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87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252" o:spid="_x0000_s1389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">
                  <v:rect id="Rectangle 49" o:spid="_x0000_s1390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zwMUA&#10;AADbAAAADwAAAGRycy9kb3ducmV2LnhtbESPT2vCQBTE74LfYXlCb7qxSKsxGymFEi8K1VZ6fM2+&#10;/MHs2zS7avrtXUHwOMzMb5hk1ZtGnKlztWUF00kEgji3uuZSwdf+YzwH4TyyxsYyKfgnB6t0OEgw&#10;1vbCn3Te+VIECLsYFVTet7GULq/IoJvYljh4he0M+iC7UuoOLwFuGvkcRS/SYM1hocKW3ivKj7uT&#10;UfA93Z8Omdv+8k/x9zrb+GxblJlST6P+bQnCU+8f4Xt7rRXMFnD7En6AT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K/PAxQAAANsAAAAPAAAAAAAAAAAAAAAAAJgCAABkcnMv&#10;ZG93bnJldi54bWxQSwUGAAAAAAQABAD1AAAAigMAAAAA&#10;" filled="f" stroked="f">
                    <v:textbox inset="0,0,0,0">
                      <w:txbxContent>
                        <w:p w:rsidR="00170918" w:rsidRDefault="00170918">
                          <w:r>
                            <w:rPr>
                              <w:rFonts w:ascii="Arial" w:hAnsi="Arial" w:cs="Arial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170918" w:rsidRDefault="00170918" w:rsidP="007D051D">
            <w:pPr>
              <w:spacing w:after="0" w:line="240" w:lineRule="auto"/>
              <w:ind w:left="38"/>
            </w:pPr>
            <w:r w:rsidRPr="007D051D">
              <w:rPr>
                <w:b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170918" w:rsidTr="007D051D">
        <w:trPr>
          <w:trHeight w:val="358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ARTE E IMMAGINE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9788849422504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VIVARELLI L COCO G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EMOZIONI VISIVE VOLUME A + VOLUME B1 + VOLUME B2 + EASY EBOOK (SU DVD) + EBOOK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</w:pP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PETRINI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29,05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34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FRANCESE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9788861615632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BRUNERI ROSSELLA STUCCHI ANGELINA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A MERVEILLE! 1 - PACK FACILE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60"/>
            </w:pPr>
            <w:r w:rsidRPr="007D051D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LANG EDIZIONI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17,10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34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GEOGRAFIA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9788869644757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SERGIO E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MONDO DOMANI (IL) VOLUME 1 CON REGIONI + ATLANTE 1 + EASY EBOOK (SU DVD) + EBOOK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60"/>
            </w:pPr>
            <w:r w:rsidRPr="007D051D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19,15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34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INGLESE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9780194350075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GO LIVE 1 - SUPER PREMIUM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STR&amp;SB&amp;WB&amp;EXTRA+OBK+CD+STUDYAPP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60"/>
            </w:pPr>
            <w:r w:rsidRPr="007D051D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OXFORD UNIVERSITY PRESS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22,70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34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ITALIANO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9788848006231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GARZANTI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  <w:jc w:val="both"/>
            </w:pPr>
            <w:r w:rsidRPr="007D051D">
              <w:rPr>
                <w:rFonts w:ascii="Arial" w:hAnsi="Arial" w:cs="Arial"/>
                <w:sz w:val="13"/>
              </w:rPr>
              <w:t>DIZIONARIO GARZANTINO DEI SINONIMI E CONTRARI  (IL)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</w:pP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  <w:jc w:val="both"/>
            </w:pPr>
            <w:r w:rsidRPr="007D051D">
              <w:rPr>
                <w:rFonts w:ascii="Arial" w:hAnsi="Arial" w:cs="Arial"/>
                <w:sz w:val="13"/>
              </w:rPr>
              <w:t>GARZANTI LINGUISTICA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24,00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X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34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  <w:jc w:val="both"/>
            </w:pPr>
            <w:r w:rsidRPr="007D051D">
              <w:rPr>
                <w:rFonts w:ascii="Arial" w:hAnsi="Arial" w:cs="Arial"/>
                <w:sz w:val="13"/>
              </w:rPr>
              <w:t>ITALIANO ANTOLOGIA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9788808621160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  <w:jc w:val="both"/>
            </w:pPr>
            <w:r w:rsidRPr="007D051D">
              <w:rPr>
                <w:rFonts w:ascii="Arial" w:hAnsi="Arial" w:cs="Arial"/>
                <w:sz w:val="13"/>
              </w:rPr>
              <w:t>BRUNI VALERIA CERANA PINUCCIA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NAVIGANDO - CONFEZIONE VOLUME 1 + EPICA E LETTERATURA (LD) ANTOLOGIA DI ITALIANO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60"/>
            </w:pPr>
            <w:r w:rsidRPr="007D051D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ZANICHELLI EDITORE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27,00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58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ITALIANO</w:t>
            </w:r>
          </w:p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GRAMMATICA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9788891539069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ZORDAN ROSETTA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PUNTO PER PUNTO - LIBRO MISTO CON</w:t>
            </w:r>
          </w:p>
          <w:p w:rsidR="00170918" w:rsidRDefault="00170918" w:rsidP="007D051D">
            <w:pPr>
              <w:spacing w:after="0" w:line="240" w:lineRule="auto"/>
              <w:jc w:val="both"/>
            </w:pPr>
            <w:r w:rsidRPr="007D051D">
              <w:rPr>
                <w:rFonts w:ascii="Arial" w:hAnsi="Arial" w:cs="Arial"/>
                <w:sz w:val="13"/>
              </w:rPr>
              <w:t>OPENBOOK MORFOLOGIA + COMUNIC. E TESTI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+ QUAD. + SPECIALE LESSICO + MAPPE + ESAME DI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</w:pP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33,90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34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LATINO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9788849415742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NICOLA S. NICCO F.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</w:pP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PETRINI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13,70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A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442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9788851157616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ESATTO! ARITMETICA 1 + GEOMETRIA 1 +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QUADERNO OPERATIVO 1 + PRONTUARIO 1 +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EASY EBOOK (SU DVD) + EBOOK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60"/>
            </w:pPr>
            <w:r w:rsidRPr="007D051D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24,50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442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MUSICA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9788849421583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LEONE LUCIANO PAOLI ROBERTO FERRARIN FABRIZIO - PANZA VITT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  <w:jc w:val="both"/>
            </w:pPr>
            <w:r w:rsidRPr="007D051D">
              <w:rPr>
                <w:rFonts w:ascii="Arial" w:hAnsi="Arial" w:cs="Arial"/>
                <w:sz w:val="13"/>
              </w:rPr>
              <w:t>MUSICA NEL CUORE + EBOOK VOLUME A (CON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</w:pP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PETRINI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33,80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34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RELIGIONE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9788839302991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CERA TOMMASO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CASA SULLA ROCCIA (LA) - VOLUME 1 + EBOOK + QUADERNO DELLE COMPETENZE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60"/>
            </w:pPr>
            <w:r w:rsidRPr="007D051D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MARIETTI SCUOLA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11,40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58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SCIENZE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9788869644924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 w:right="27"/>
            </w:pPr>
            <w:r w:rsidRPr="007D051D">
              <w:rPr>
                <w:rFonts w:ascii="Arial" w:hAnsi="Arial" w:cs="Arial"/>
                <w:sz w:val="13"/>
              </w:rPr>
              <w:t>LEOPARDI L BUBANI M MARCACCIO M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FOCUS NATURA GREEN EDIZIONE TEMATICA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VOLUMI A + B + C + D +  EBOOK EDUCAZIONE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</w:pP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37,95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586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STORIA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9788869170102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CHITARRINI ROBERTA PORTA VALERIA TANCREDI ANNA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NODI DEL TEMPO (I) PLUS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V.1+DVD,CD+CARTE+TAV.1+MI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PREP.+ANT.CIV.+CITT.+Q.COM DALLA CADUTA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DELL'IMPERO ROMANO AL RINASCIMENTO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60"/>
            </w:pPr>
            <w:r w:rsidRPr="007D051D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LATTES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23,60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  <w:tr w:rsidR="00170918" w:rsidTr="007D051D">
        <w:trPr>
          <w:trHeight w:val="422"/>
        </w:trPr>
        <w:tc>
          <w:tcPr>
            <w:tcW w:w="1431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TECNOLOGIA</w:t>
            </w:r>
          </w:p>
        </w:tc>
        <w:tc>
          <w:tcPr>
            <w:tcW w:w="1094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9788851128043</w:t>
            </w:r>
          </w:p>
        </w:tc>
        <w:tc>
          <w:tcPr>
            <w:tcW w:w="1969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BENEDETTI ROMITI</w:t>
            </w:r>
          </w:p>
        </w:tc>
        <w:tc>
          <w:tcPr>
            <w:tcW w:w="3292" w:type="dxa"/>
          </w:tcPr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TECHNOLOGICA VOLUME A + VOLUME B +</w:t>
            </w:r>
          </w:p>
          <w:p w:rsidR="00170918" w:rsidRDefault="00170918" w:rsidP="007D051D">
            <w:pPr>
              <w:spacing w:after="0" w:line="240" w:lineRule="auto"/>
              <w:jc w:val="both"/>
            </w:pPr>
            <w:r w:rsidRPr="007D051D">
              <w:rPr>
                <w:rFonts w:ascii="Arial" w:hAnsi="Arial" w:cs="Arial"/>
                <w:sz w:val="13"/>
              </w:rPr>
              <w:t>VOLUME C + EBOOK + TECNOLOGIE IN SINTESI</w:t>
            </w:r>
          </w:p>
          <w:p w:rsidR="00170918" w:rsidRDefault="00170918" w:rsidP="007D051D">
            <w:pPr>
              <w:spacing w:after="0" w:line="240" w:lineRule="auto"/>
            </w:pPr>
            <w:r w:rsidRPr="007D051D">
              <w:rPr>
                <w:rFonts w:ascii="Arial" w:hAnsi="Arial" w:cs="Arial"/>
                <w:sz w:val="13"/>
              </w:rPr>
              <w:t>+ TAVOLE DISEGNO + EASY EBOOK (SU DVD)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</w:pPr>
          </w:p>
        </w:tc>
        <w:tc>
          <w:tcPr>
            <w:tcW w:w="1594" w:type="dxa"/>
          </w:tcPr>
          <w:p w:rsidR="00170918" w:rsidRDefault="00170918" w:rsidP="007D051D">
            <w:pPr>
              <w:spacing w:after="0" w:line="240" w:lineRule="auto"/>
              <w:ind w:left="10"/>
            </w:pPr>
            <w:r w:rsidRPr="007D051D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24" w:type="dxa"/>
          </w:tcPr>
          <w:p w:rsidR="00170918" w:rsidRDefault="00170918" w:rsidP="007D051D">
            <w:pPr>
              <w:spacing w:after="0" w:line="240" w:lineRule="auto"/>
              <w:jc w:val="right"/>
            </w:pPr>
            <w:r w:rsidRPr="007D051D">
              <w:rPr>
                <w:rFonts w:ascii="Arial" w:hAnsi="Arial" w:cs="Arial"/>
                <w:sz w:val="13"/>
              </w:rPr>
              <w:t>30,15</w:t>
            </w:r>
          </w:p>
        </w:tc>
        <w:tc>
          <w:tcPr>
            <w:tcW w:w="461" w:type="dxa"/>
          </w:tcPr>
          <w:p w:rsidR="00170918" w:rsidRDefault="00170918" w:rsidP="007D051D">
            <w:pPr>
              <w:spacing w:after="0" w:line="240" w:lineRule="auto"/>
              <w:ind w:right="51"/>
              <w:jc w:val="center"/>
            </w:pPr>
            <w:r w:rsidRPr="007D051D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170918" w:rsidRDefault="00170918" w:rsidP="007D051D">
            <w:pPr>
              <w:spacing w:after="0" w:line="240" w:lineRule="auto"/>
              <w:ind w:left="29"/>
              <w:jc w:val="both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170918" w:rsidRDefault="00170918" w:rsidP="007D051D">
            <w:pPr>
              <w:spacing w:after="0" w:line="240" w:lineRule="auto"/>
              <w:ind w:left="55"/>
            </w:pPr>
            <w:r w:rsidRPr="007D051D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70"/>
            </w:pPr>
            <w:r w:rsidRPr="007D051D">
              <w:rPr>
                <w:rFonts w:ascii="Arial" w:hAnsi="Arial" w:cs="Arial"/>
                <w:sz w:val="13"/>
              </w:rPr>
              <w:t>7</w:t>
            </w:r>
          </w:p>
        </w:tc>
        <w:tc>
          <w:tcPr>
            <w:tcW w:w="288" w:type="dxa"/>
          </w:tcPr>
          <w:p w:rsidR="00170918" w:rsidRDefault="00170918" w:rsidP="007D051D">
            <w:pPr>
              <w:spacing w:after="0" w:line="240" w:lineRule="auto"/>
              <w:ind w:left="43"/>
            </w:pPr>
            <w:r w:rsidRPr="007D051D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0" w:type="dxa"/>
          </w:tcPr>
          <w:p w:rsidR="00170918" w:rsidRDefault="00170918" w:rsidP="007D051D">
            <w:pPr>
              <w:spacing w:after="0" w:line="240" w:lineRule="auto"/>
            </w:pPr>
          </w:p>
        </w:tc>
      </w:tr>
    </w:tbl>
    <w:p w:rsidR="00170918" w:rsidRPr="00EF23BE" w:rsidRDefault="00170918" w:rsidP="00EF23BE">
      <w:pPr>
        <w:rPr>
          <w:rFonts w:ascii="Arial" w:hAnsi="Arial" w:cs="Arial"/>
          <w:b/>
          <w:sz w:val="13"/>
        </w:rPr>
      </w:pPr>
      <w:bookmarkStart w:id="0" w:name="_GoBack"/>
      <w:bookmarkEnd w:id="0"/>
    </w:p>
    <w:sectPr w:rsidR="00170918" w:rsidRPr="00EF23BE" w:rsidSect="00D87CA0">
      <w:pgSz w:w="16840" w:h="11900" w:orient="landscape"/>
      <w:pgMar w:top="1440" w:right="1440" w:bottom="1440" w:left="1440" w:header="389" w:footer="3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18" w:rsidRDefault="00170918">
      <w:pPr>
        <w:spacing w:after="0" w:line="240" w:lineRule="auto"/>
      </w:pPr>
      <w:r>
        <w:separator/>
      </w:r>
    </w:p>
  </w:endnote>
  <w:endnote w:type="continuationSeparator" w:id="0">
    <w:p w:rsidR="00170918" w:rsidRDefault="0017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18" w:rsidRDefault="00170918">
      <w:pPr>
        <w:spacing w:after="0" w:line="240" w:lineRule="auto"/>
      </w:pPr>
      <w:r>
        <w:separator/>
      </w:r>
    </w:p>
  </w:footnote>
  <w:footnote w:type="continuationSeparator" w:id="0">
    <w:p w:rsidR="00170918" w:rsidRDefault="00170918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170918" w:rsidRDefault="00170918"><w:pPr><w:spacing w:after="0"/><w:ind w:left="-1440" w:right="3430"/></w:pPr><w:r><w:rPr><w:noProof/></w:rPr><w:pict><v:group id="Group 21962" o:spid="_x0000_s2404" style="position:absolute;left:0;text-align:left;margin-left:23.25pt;margin-top:19.45pt;width:575.2pt;height:71.9pt;z-index:251653632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24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F77"/>
    <w:rsid w:val="00170918"/>
    <w:rsid w:val="0048130A"/>
    <w:rsid w:val="004A791A"/>
    <w:rsid w:val="007D051D"/>
    <w:rsid w:val="00BC3F77"/>
    <w:rsid w:val="00D25FFD"/>
    <w:rsid w:val="00D87CA0"/>
    <w:rsid w:val="00E56507"/>
    <w:rsid w:val="00EF23BE"/>
    <w:rsid w:val="00F2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CA0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D87CA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410</Words>
  <Characters>2337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2020-05-04T09:36:00Z</dcterms:created>
  <dcterms:modified xsi:type="dcterms:W3CDTF">2020-05-04T09:36:00Z</dcterms:modified>
</cp:coreProperties>
</file>